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49B7A373" w:rsidR="004B338C" w:rsidRDefault="004B338C" w:rsidP="00E661EE">
      <w:pPr>
        <w:spacing w:before="120" w:after="120"/>
        <w:jc w:val="center"/>
        <w:rPr>
          <w:b/>
          <w:noProof/>
        </w:rPr>
      </w:pP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BB3435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47F3C34F" w14:textId="6EC8B1E9" w:rsidR="00BB3435" w:rsidRPr="00E21442" w:rsidRDefault="00F218B9" w:rsidP="00BB3435">
      <w:pPr>
        <w:pStyle w:val="a7"/>
        <w:jc w:val="center"/>
      </w:pPr>
      <w:r>
        <w:t xml:space="preserve">на право заключения договора </w:t>
      </w:r>
      <w:r w:rsidR="00BB3435">
        <w:t>на в</w:t>
      </w:r>
      <w:r w:rsidR="00BB3435" w:rsidRPr="00E21442">
        <w:t xml:space="preserve">ыполнение </w:t>
      </w:r>
      <w:r w:rsidR="003659B7" w:rsidRPr="00E21442">
        <w:t>ремонтных работ</w:t>
      </w:r>
      <w:r w:rsidR="003659B7">
        <w:t xml:space="preserve"> </w:t>
      </w:r>
      <w:r w:rsidR="003659B7" w:rsidRPr="00E21442">
        <w:t xml:space="preserve">в помещениях </w:t>
      </w:r>
      <w:r w:rsidR="003659B7" w:rsidRPr="006220F0">
        <w:t>С-У АСПЛ г. Саянск Ново-Зиминская ТЭЦ</w:t>
      </w:r>
    </w:p>
    <w:p w14:paraId="17A8B4AA" w14:textId="6F948DF3" w:rsidR="0047104A" w:rsidRDefault="0047104A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1169180" w14:textId="77777777" w:rsidR="00BB3435" w:rsidRPr="0047104A" w:rsidRDefault="00BB3435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E2798CD" w14:textId="21A48B45" w:rsidR="005B3C41" w:rsidRDefault="009A0506" w:rsidP="003659B7">
      <w:pPr>
        <w:pStyle w:val="a7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BB3435">
        <w:rPr>
          <w:color w:val="44443F"/>
        </w:rPr>
        <w:t xml:space="preserve"> на в</w:t>
      </w:r>
      <w:r w:rsidR="00BB3435" w:rsidRPr="00E21442">
        <w:t>ыполнение ремонтных работ</w:t>
      </w:r>
      <w:r w:rsidR="00BB3435">
        <w:t xml:space="preserve"> </w:t>
      </w:r>
      <w:r w:rsidR="00BB3435" w:rsidRPr="00E21442">
        <w:t xml:space="preserve">в помещениях </w:t>
      </w:r>
      <w:r w:rsidR="003659B7" w:rsidRPr="006220F0">
        <w:t>С-У АСПЛ г. Саянск Ново-Зиминская ТЭЦ</w:t>
      </w:r>
      <w:r w:rsidR="00FE2CB0">
        <w:rPr>
          <w:color w:val="44443F"/>
        </w:rPr>
        <w:t>:</w:t>
      </w:r>
    </w:p>
    <w:p w14:paraId="3C45D47E" w14:textId="77777777" w:rsidR="00BB3435" w:rsidRDefault="00BB3435" w:rsidP="00BB3435">
      <w:pPr>
        <w:pStyle w:val="a7"/>
        <w:rPr>
          <w:color w:val="44443F"/>
        </w:rPr>
      </w:pPr>
    </w:p>
    <w:p w14:paraId="35783063" w14:textId="3E8B71E8" w:rsidR="00DF2BCE" w:rsidRDefault="00DF2BCE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срока окончания выполнения работ:</w:t>
      </w:r>
    </w:p>
    <w:p w14:paraId="069DB6F6" w14:textId="266B7E9E" w:rsidR="00DF2BCE" w:rsidRPr="00DF2BCE" w:rsidRDefault="00DF2BCE" w:rsidP="00DF2BCE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bCs/>
          <w:color w:val="44443F"/>
          <w:sz w:val="24"/>
          <w:szCs w:val="24"/>
        </w:rPr>
      </w:pPr>
      <w:r w:rsidRPr="00DF2BCE">
        <w:rPr>
          <w:rFonts w:ascii="Times New Roman" w:hAnsi="Times New Roman" w:cs="Times New Roman"/>
          <w:b/>
          <w:bCs/>
          <w:color w:val="44443F"/>
          <w:sz w:val="24"/>
          <w:szCs w:val="24"/>
        </w:rPr>
        <w:t xml:space="preserve">До изменений: </w:t>
      </w:r>
    </w:p>
    <w:p w14:paraId="04E52A53" w14:textId="0F30E4DE" w:rsidR="00DF2BCE" w:rsidRDefault="00DF2BCE" w:rsidP="00DF2BCE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Дата окончания выполнения работ: 04.09.2026 г.</w:t>
      </w:r>
    </w:p>
    <w:p w14:paraId="61C8D99C" w14:textId="269CC59B" w:rsidR="00DF2BCE" w:rsidRPr="00DF2BCE" w:rsidRDefault="00DF2BCE" w:rsidP="00DF2BCE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bCs/>
          <w:color w:val="44443F"/>
          <w:sz w:val="24"/>
          <w:szCs w:val="24"/>
        </w:rPr>
      </w:pPr>
      <w:r w:rsidRPr="00DF2BCE">
        <w:rPr>
          <w:rFonts w:ascii="Times New Roman" w:hAnsi="Times New Roman" w:cs="Times New Roman"/>
          <w:b/>
          <w:bCs/>
          <w:color w:val="44443F"/>
          <w:sz w:val="24"/>
          <w:szCs w:val="24"/>
        </w:rPr>
        <w:t xml:space="preserve">После внесения изменений: </w:t>
      </w:r>
    </w:p>
    <w:p w14:paraId="67559376" w14:textId="2DC5874B" w:rsidR="00DF2BCE" w:rsidRDefault="00DF2BCE" w:rsidP="00DF2BCE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 xml:space="preserve">Дата окончания выполнения работ: 04.11.2026 г. </w:t>
      </w:r>
    </w:p>
    <w:p w14:paraId="0DE41D4B" w14:textId="77777777" w:rsidR="00DF2BCE" w:rsidRDefault="00DF2BCE" w:rsidP="00DF2BCE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</w:p>
    <w:p w14:paraId="101DCF69" w14:textId="07AA908D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76D53C1E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DF2BCE">
        <w:t>28</w:t>
      </w:r>
      <w:r w:rsidR="00D01C82">
        <w:t xml:space="preserve">» </w:t>
      </w:r>
      <w:r w:rsidR="00C96126">
        <w:t>ию</w:t>
      </w:r>
      <w:r w:rsidR="004B3740">
        <w:t>л</w:t>
      </w:r>
      <w:r w:rsidR="00C96126">
        <w:t>я</w:t>
      </w:r>
      <w:r>
        <w:t xml:space="preserve"> 202</w:t>
      </w:r>
      <w:r w:rsidR="00BB3435">
        <w:t>6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22FC05EE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DF2BCE">
        <w:t>11</w:t>
      </w:r>
      <w:r>
        <w:t xml:space="preserve">» </w:t>
      </w:r>
      <w:r w:rsidR="00DF2BCE">
        <w:t>августа</w:t>
      </w:r>
      <w:r>
        <w:t xml:space="preserve"> 202</w:t>
      </w:r>
      <w:r w:rsidR="00BB3435">
        <w:t>6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338E8950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DF2BCE">
        <w:t>28</w:t>
      </w:r>
      <w:r w:rsidRPr="00C43CEB">
        <w:t xml:space="preserve">» </w:t>
      </w:r>
      <w:r w:rsidR="00C96126">
        <w:t>ию</w:t>
      </w:r>
      <w:r w:rsidR="004B3740">
        <w:t>л</w:t>
      </w:r>
      <w:r w:rsidR="00C96126">
        <w:t>я</w:t>
      </w:r>
      <w:r w:rsidRPr="00C43CEB">
        <w:t xml:space="preserve"> 202</w:t>
      </w:r>
      <w:r w:rsidR="00BB3435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16A11F4D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DF2BCE">
        <w:t>11</w:t>
      </w:r>
      <w:r w:rsidR="00420E87">
        <w:t>»</w:t>
      </w:r>
      <w:r w:rsidRPr="00C43CEB">
        <w:t xml:space="preserve"> </w:t>
      </w:r>
      <w:r w:rsidR="00DF2BCE">
        <w:t>августа</w:t>
      </w:r>
      <w:r w:rsidRPr="00C43CEB">
        <w:t xml:space="preserve"> 202</w:t>
      </w:r>
      <w:r w:rsidR="00BB3435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0335BE61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BB3435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 xml:space="preserve">» </w:t>
      </w:r>
      <w:hyperlink r:id="rId8" w:history="1">
        <w:r w:rsidR="00BB3435" w:rsidRPr="00CE1F83">
          <w:rPr>
            <w:rStyle w:val="a3"/>
          </w:rPr>
          <w:t>https://icenter.enplus.ru/purchases/</w:t>
        </w:r>
      </w:hyperlink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ACDFA" w14:textId="77777777" w:rsidR="006C3D70" w:rsidRDefault="006C3D70" w:rsidP="00BB3435">
      <w:r>
        <w:separator/>
      </w:r>
    </w:p>
  </w:endnote>
  <w:endnote w:type="continuationSeparator" w:id="0">
    <w:p w14:paraId="2A00A176" w14:textId="77777777" w:rsidR="006C3D70" w:rsidRDefault="006C3D70" w:rsidP="00BB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2A8E4" w14:textId="77777777" w:rsidR="006C3D70" w:rsidRDefault="006C3D70" w:rsidP="00BB3435">
      <w:r>
        <w:separator/>
      </w:r>
    </w:p>
  </w:footnote>
  <w:footnote w:type="continuationSeparator" w:id="0">
    <w:p w14:paraId="464C63FB" w14:textId="77777777" w:rsidR="006C3D70" w:rsidRDefault="006C3D70" w:rsidP="00BB3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6AB86" w14:textId="4097B1A9" w:rsidR="00BB3435" w:rsidRDefault="00BB3435" w:rsidP="00BB3435">
    <w:pPr>
      <w:pStyle w:val="a8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895720" wp14:editId="2C4065DE">
          <wp:simplePos x="0" y="0"/>
          <wp:positionH relativeFrom="column">
            <wp:posOffset>-1080135</wp:posOffset>
          </wp:positionH>
          <wp:positionV relativeFrom="paragraph">
            <wp:posOffset>-401955</wp:posOffset>
          </wp:positionV>
          <wp:extent cx="7543800" cy="1885950"/>
          <wp:effectExtent l="0" t="0" r="0" b="0"/>
          <wp:wrapThrough wrapText="bothSides">
            <wp:wrapPolygon edited="0">
              <wp:start x="0" y="0"/>
              <wp:lineTo x="0" y="21382"/>
              <wp:lineTo x="21545" y="21382"/>
              <wp:lineTo x="21545" y="0"/>
              <wp:lineTo x="0" y="0"/>
            </wp:wrapPolygon>
          </wp:wrapThrough>
          <wp:docPr id="2" name="Рисунок 2" descr="C:\Users\tipuhin_oa\Documents\Пиар\Сним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tipuhin_oa\Documents\Пиар\Сним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88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A6822"/>
    <w:rsid w:val="002C09E7"/>
    <w:rsid w:val="002C7590"/>
    <w:rsid w:val="0031023C"/>
    <w:rsid w:val="003659B7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B3740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50DAA"/>
    <w:rsid w:val="0065447D"/>
    <w:rsid w:val="00655D62"/>
    <w:rsid w:val="0066417B"/>
    <w:rsid w:val="006A76A5"/>
    <w:rsid w:val="006B44F8"/>
    <w:rsid w:val="006C3D70"/>
    <w:rsid w:val="006F60B3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E4484"/>
    <w:rsid w:val="008F6DAA"/>
    <w:rsid w:val="009128B4"/>
    <w:rsid w:val="009726BE"/>
    <w:rsid w:val="009811B2"/>
    <w:rsid w:val="00981773"/>
    <w:rsid w:val="00982698"/>
    <w:rsid w:val="00991C71"/>
    <w:rsid w:val="009A0506"/>
    <w:rsid w:val="009B3F9D"/>
    <w:rsid w:val="009B5E88"/>
    <w:rsid w:val="009D38B3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6059"/>
    <w:rsid w:val="00B95824"/>
    <w:rsid w:val="00B959E3"/>
    <w:rsid w:val="00BA456F"/>
    <w:rsid w:val="00BA7EEB"/>
    <w:rsid w:val="00BB3435"/>
    <w:rsid w:val="00BF2363"/>
    <w:rsid w:val="00BF2989"/>
    <w:rsid w:val="00C02418"/>
    <w:rsid w:val="00C32562"/>
    <w:rsid w:val="00C946F8"/>
    <w:rsid w:val="00C96126"/>
    <w:rsid w:val="00CB2F41"/>
    <w:rsid w:val="00CC5B32"/>
    <w:rsid w:val="00CC7074"/>
    <w:rsid w:val="00CC7925"/>
    <w:rsid w:val="00D01C82"/>
    <w:rsid w:val="00D14628"/>
    <w:rsid w:val="00D302C8"/>
    <w:rsid w:val="00D33235"/>
    <w:rsid w:val="00D65EFF"/>
    <w:rsid w:val="00D82A1A"/>
    <w:rsid w:val="00DB255D"/>
    <w:rsid w:val="00DF2BCE"/>
    <w:rsid w:val="00E24996"/>
    <w:rsid w:val="00E44ED9"/>
    <w:rsid w:val="00E661EE"/>
    <w:rsid w:val="00E716A6"/>
    <w:rsid w:val="00E80EFD"/>
    <w:rsid w:val="00E968CC"/>
    <w:rsid w:val="00EA17D4"/>
    <w:rsid w:val="00EA23C0"/>
    <w:rsid w:val="00EF0613"/>
    <w:rsid w:val="00EF16EB"/>
    <w:rsid w:val="00EF5F53"/>
    <w:rsid w:val="00F03C9C"/>
    <w:rsid w:val="00F2099B"/>
    <w:rsid w:val="00F218B9"/>
    <w:rsid w:val="00F547AE"/>
    <w:rsid w:val="00F55CB5"/>
    <w:rsid w:val="00F57E56"/>
    <w:rsid w:val="00F613FA"/>
    <w:rsid w:val="00F8339F"/>
    <w:rsid w:val="00F84B93"/>
    <w:rsid w:val="00F90CE9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1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B34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3435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B34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B343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enter.enplus.ru/purchas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F1336-0397-49B3-92E3-47E7F325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146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1317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55</cp:revision>
  <cp:lastPrinted>2013-03-04T02:36:00Z</cp:lastPrinted>
  <dcterms:created xsi:type="dcterms:W3CDTF">2018-07-05T07:03:00Z</dcterms:created>
  <dcterms:modified xsi:type="dcterms:W3CDTF">2026-07-28T08:05:00Z</dcterms:modified>
</cp:coreProperties>
</file>